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4417" w:rsidRDefault="006815E2">
      <w:r>
        <w:t>Beoordeling begroting F&amp;C</w:t>
      </w:r>
    </w:p>
    <w:p w:rsidR="006815E2" w:rsidRDefault="006815E2" w:rsidP="006815E2">
      <w:pPr>
        <w:pStyle w:val="Lijstalinea"/>
        <w:numPr>
          <w:ilvl w:val="0"/>
          <w:numId w:val="1"/>
        </w:numPr>
      </w:pPr>
      <w:r>
        <w:t>Mail naar F&amp;C met projectnummers, gegevens inclusief begroting van goedgekeurde aanvragen. Inclusief vanuit welk budget nummer en aanvullende financiële bepalingen opgenomen in de oproep tekst</w:t>
      </w:r>
    </w:p>
    <w:p w:rsidR="006815E2" w:rsidRDefault="006815E2" w:rsidP="006815E2">
      <w:pPr>
        <w:pStyle w:val="Lijstalinea"/>
        <w:numPr>
          <w:ilvl w:val="0"/>
          <w:numId w:val="1"/>
        </w:numPr>
      </w:pPr>
      <w:r>
        <w:t>Mail wisseling F&amp;C en PS</w:t>
      </w:r>
    </w:p>
    <w:p w:rsidR="006815E2" w:rsidRDefault="006815E2" w:rsidP="006815E2">
      <w:pPr>
        <w:pStyle w:val="Lijstalinea"/>
        <w:numPr>
          <w:ilvl w:val="0"/>
          <w:numId w:val="1"/>
        </w:numPr>
      </w:pPr>
      <w:r>
        <w:t>PS mailt AA over aanpassingen of toelichtingen op begroting</w:t>
      </w:r>
    </w:p>
    <w:p w:rsidR="006815E2" w:rsidRDefault="006815E2" w:rsidP="006815E2">
      <w:pPr>
        <w:pStyle w:val="Lijstalinea"/>
        <w:numPr>
          <w:ilvl w:val="0"/>
          <w:numId w:val="1"/>
        </w:numPr>
      </w:pPr>
      <w:r>
        <w:t xml:space="preserve">Aanpassingen komen via mail binnen bij PS </w:t>
      </w:r>
    </w:p>
    <w:p w:rsidR="006815E2" w:rsidRDefault="006815E2" w:rsidP="006815E2">
      <w:pPr>
        <w:pStyle w:val="Lijstalinea"/>
        <w:numPr>
          <w:ilvl w:val="0"/>
          <w:numId w:val="1"/>
        </w:numPr>
      </w:pPr>
      <w:r>
        <w:t>PS mailt aanpassingen naar F&amp;C</w:t>
      </w:r>
    </w:p>
    <w:p w:rsidR="006815E2" w:rsidRDefault="006815E2" w:rsidP="006815E2">
      <w:pPr>
        <w:pStyle w:val="Lijstalinea"/>
        <w:numPr>
          <w:ilvl w:val="0"/>
          <w:numId w:val="1"/>
        </w:numPr>
      </w:pPr>
      <w:r>
        <w:t>Honoreringsbrief in brieven boek gaat naar F&amp;C</w:t>
      </w:r>
    </w:p>
    <w:p w:rsidR="006815E2" w:rsidRDefault="006815E2" w:rsidP="006815E2">
      <w:pPr>
        <w:pStyle w:val="Lijstalinea"/>
        <w:numPr>
          <w:ilvl w:val="0"/>
          <w:numId w:val="1"/>
        </w:numPr>
      </w:pPr>
      <w:r>
        <w:t>F&amp;C kijkt alleen naar financieel gedeelte in brief en checkt dit  met eerdere correspondentie</w:t>
      </w:r>
    </w:p>
    <w:p w:rsidR="006815E2" w:rsidRDefault="006815E2" w:rsidP="006815E2">
      <w:pPr>
        <w:pStyle w:val="Lijstalinea"/>
        <w:numPr>
          <w:ilvl w:val="0"/>
          <w:numId w:val="1"/>
        </w:numPr>
      </w:pPr>
      <w:r>
        <w:t>F&amp;C zet paraaf op brief</w:t>
      </w:r>
    </w:p>
    <w:p w:rsidR="006815E2" w:rsidRDefault="006815E2" w:rsidP="006815E2">
      <w:pPr>
        <w:pStyle w:val="Lijstalinea"/>
        <w:numPr>
          <w:ilvl w:val="0"/>
          <w:numId w:val="1"/>
        </w:numPr>
      </w:pPr>
      <w:r>
        <w:t>Brievenboek naar Henk voor handtekening. Tekent alleen met paraaf</w:t>
      </w:r>
    </w:p>
    <w:p w:rsidR="006815E2" w:rsidRDefault="006815E2" w:rsidP="006815E2">
      <w:pPr>
        <w:pStyle w:val="Lijstalinea"/>
        <w:numPr>
          <w:ilvl w:val="0"/>
          <w:numId w:val="1"/>
        </w:numPr>
      </w:pPr>
      <w:r>
        <w:t xml:space="preserve">Brief wordt </w:t>
      </w:r>
      <w:proofErr w:type="spellStart"/>
      <w:r>
        <w:t>ingescand</w:t>
      </w:r>
      <w:proofErr w:type="spellEnd"/>
      <w:r>
        <w:t xml:space="preserve"> en via de mail naar F&amp;C gestuurd</w:t>
      </w:r>
    </w:p>
    <w:p w:rsidR="006815E2" w:rsidRDefault="006815E2" w:rsidP="006815E2">
      <w:pPr>
        <w:pStyle w:val="Lijstalinea"/>
        <w:numPr>
          <w:ilvl w:val="0"/>
          <w:numId w:val="1"/>
        </w:numPr>
      </w:pPr>
      <w:r>
        <w:t>Project wordt in UBW geadministreerd met goedgekeurde begroting, aantek</w:t>
      </w:r>
      <w:r w:rsidR="00DA133C">
        <w:t>en</w:t>
      </w:r>
      <w:bookmarkStart w:id="0" w:name="_GoBack"/>
      <w:bookmarkEnd w:id="0"/>
      <w:r>
        <w:t>ingen F&amp;C, reactie AA, honoreringsbrief</w:t>
      </w:r>
    </w:p>
    <w:p w:rsidR="006815E2" w:rsidRDefault="006815E2" w:rsidP="006815E2">
      <w:pPr>
        <w:pStyle w:val="Lijstalinea"/>
        <w:numPr>
          <w:ilvl w:val="0"/>
          <w:numId w:val="1"/>
        </w:numPr>
      </w:pPr>
      <w:r>
        <w:t>Bevoorschotting wordt opgesteld na ontvangst meldingsformulier</w:t>
      </w:r>
    </w:p>
    <w:sectPr w:rsidR="006815E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B00B9F"/>
    <w:multiLevelType w:val="hybridMultilevel"/>
    <w:tmpl w:val="E400756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15E2"/>
    <w:rsid w:val="006815E2"/>
    <w:rsid w:val="00DA133C"/>
    <w:rsid w:val="00F24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883F4"/>
  <w15:chartTrackingRefBased/>
  <w15:docId w15:val="{EC45E087-F66B-4499-9928-6684B8399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6815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87BB7139</Template>
  <TotalTime>17</TotalTime>
  <Pages>1</Pages>
  <Words>129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ZonMw</Company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Marjolein ten Wolde</dc:creator>
  <cp:keywords/>
  <dc:description/>
  <cp:lastModifiedBy>Marjolein ten Wolde</cp:lastModifiedBy>
  <cp:revision>1</cp:revision>
  <dcterms:created xsi:type="dcterms:W3CDTF">2017-06-22T06:44:00Z</dcterms:created>
  <dcterms:modified xsi:type="dcterms:W3CDTF">2017-06-22T07:02:00Z</dcterms:modified>
</cp:coreProperties>
</file>